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8314E2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3</w:t>
      </w:r>
      <w:bookmarkStart w:id="0" w:name="_GoBack"/>
      <w:bookmarkEnd w:id="0"/>
      <w:r w:rsidR="00C40A55">
        <w:rPr>
          <w:rFonts w:asciiTheme="majorHAnsi" w:hAnsiTheme="majorHAnsi" w:cstheme="majorHAnsi"/>
          <w:u w:val="single"/>
        </w:rPr>
        <w:t xml:space="preserve"> – answers</w:t>
      </w:r>
    </w:p>
    <w:p w:rsidR="00107B53" w:rsidRDefault="00107B53" w:rsidP="00107B53">
      <w:pPr>
        <w:rPr>
          <w:rFonts w:asciiTheme="majorHAnsi" w:hAnsiTheme="majorHAnsi" w:cstheme="majorHAnsi"/>
          <w:sz w:val="28"/>
        </w:rPr>
      </w:pPr>
      <w:r w:rsidRPr="00107B53">
        <w:rPr>
          <w:rFonts w:asciiTheme="majorHAnsi" w:hAnsiTheme="majorHAnsi" w:cstheme="majorHAnsi"/>
          <w:sz w:val="28"/>
        </w:rPr>
        <w:t>1.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68E571B" wp14:editId="08F63E9A">
            <wp:extent cx="3067050" cy="236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0A41C4C" wp14:editId="6D7F0C2E">
            <wp:extent cx="3810000" cy="18913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8597" cy="189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601E39" wp14:editId="269EAE96">
            <wp:extent cx="4664075" cy="2239010"/>
            <wp:effectExtent l="0" t="0" r="3175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3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E177475" wp14:editId="051069FA">
            <wp:extent cx="4664075" cy="2308860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C5313DE" wp14:editId="786D5BD3">
            <wp:extent cx="4267200" cy="5076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AD800BD" wp14:editId="39B173D0">
            <wp:extent cx="4057650" cy="43338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5.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C97C1C9" wp14:editId="56D0D87E">
            <wp:extent cx="4095750" cy="26003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B053F18" wp14:editId="47D3F016">
            <wp:extent cx="4010025" cy="28670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</w:p>
    <w:p w:rsidR="00A660E7" w:rsidRDefault="00A660E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251C048" wp14:editId="32BAFC98">
            <wp:extent cx="4664075" cy="2481580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8D5" w:rsidRPr="002E58D5" w:rsidRDefault="002E58D5" w:rsidP="00107B53">
      <w:pPr>
        <w:rPr>
          <w:rFonts w:asciiTheme="majorHAnsi" w:hAnsiTheme="majorHAnsi" w:cstheme="majorHAnsi"/>
          <w:sz w:val="28"/>
        </w:rPr>
      </w:pPr>
    </w:p>
    <w:sectPr w:rsidR="002E58D5" w:rsidRPr="002E58D5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E97B31" w:rsidP="00C40A55">
    <w:pPr>
      <w:pStyle w:val="Header"/>
      <w:jc w:val="right"/>
      <w:rPr>
        <w:rFonts w:asciiTheme="majorHAnsi" w:hAnsiTheme="majorHAnsi" w:cstheme="majorHAnsi"/>
      </w:rPr>
    </w:pPr>
    <w:proofErr w:type="gramStart"/>
    <w:r w:rsidRPr="00DC3B14">
      <w:rPr>
        <w:rFonts w:asciiTheme="majorHAnsi" w:hAnsiTheme="majorHAnsi" w:cstheme="majorHAnsi"/>
      </w:rPr>
      <w:t>work</w:t>
    </w:r>
    <w:proofErr w:type="gramEnd"/>
    <w:r w:rsidR="002E58D5">
      <w:rPr>
        <w:rFonts w:asciiTheme="majorHAnsi" w:hAnsiTheme="majorHAnsi" w:cstheme="majorHAnsi"/>
      </w:rPr>
      <w:t xml:space="preserve"> less challenging q’s 1-3</w:t>
    </w:r>
    <w:r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work for most children q’s 1-6</w:t>
    </w:r>
    <w:r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work for more challenge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8D5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4E2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660E7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762F7"/>
    <w:rsid w:val="00E9282E"/>
    <w:rsid w:val="00E9767D"/>
    <w:rsid w:val="00E97B31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F6B9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3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2021-01-18T14:03:00Z</dcterms:created>
  <dcterms:modified xsi:type="dcterms:W3CDTF">2021-01-18T15:26:00Z</dcterms:modified>
</cp:coreProperties>
</file>